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 w:displacedByCustomXml="next"/>
    <w:bookmarkEnd w:id="0" w:displacedByCustomXml="next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B22450F3748241968463CD129DAD5AC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D791488" w14:textId="77777777" w:rsidR="00E167AD" w:rsidRDefault="00517314" w:rsidP="00721F4F">
          <w:pPr>
            <w:spacing w:before="4080"/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Izjava o poslovnoj povezanosti</w:t>
          </w:r>
        </w:p>
      </w:sdtContent>
    </w:sdt>
    <w:p w14:paraId="491575F4" w14:textId="10607084" w:rsidR="000F4FD1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rFonts w:asciiTheme="minorHAnsi" w:hAnsiTheme="minorHAnsi" w:cstheme="minorHAnsi"/>
            <w:b/>
            <w:sz w:val="40"/>
            <w:szCs w:val="40"/>
          </w:rPr>
          <w:alias w:val="Šifra dokumenta"/>
          <w:tag w:val="_x0160_ifra"/>
          <w:id w:val="-1291430040"/>
          <w:placeholder>
            <w:docPart w:val="72ED397300D94B15AF228E0F13384731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C54DDD">
            <w:rPr>
              <w:rFonts w:asciiTheme="minorHAnsi" w:hAnsiTheme="minorHAnsi" w:cstheme="minorHAnsi"/>
              <w:b/>
              <w:sz w:val="40"/>
              <w:szCs w:val="40"/>
            </w:rPr>
            <w:t>L6_PXK_O5</w:t>
          </w:r>
        </w:sdtContent>
      </w:sdt>
    </w:p>
    <w:p w14:paraId="575AF598" w14:textId="7F9F6CA0" w:rsidR="00517314" w:rsidRDefault="000F4FD1" w:rsidP="00D40229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75D60">
        <w:br w:type="page"/>
      </w:r>
      <w:r w:rsidR="00517314" w:rsidRPr="00D40229">
        <w:rPr>
          <w:rFonts w:asciiTheme="minorHAnsi" w:hAnsiTheme="minorHAnsi" w:cstheme="minorHAnsi"/>
          <w:b/>
          <w:sz w:val="24"/>
          <w:szCs w:val="24"/>
        </w:rPr>
        <w:lastRenderedPageBreak/>
        <w:t>IZJAVA</w:t>
      </w:r>
      <w:r w:rsidR="00DA27A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40229" w:rsidRPr="00D40229">
        <w:rPr>
          <w:rFonts w:asciiTheme="minorHAnsi" w:hAnsiTheme="minorHAnsi" w:cstheme="minorHAnsi"/>
          <w:b/>
          <w:sz w:val="24"/>
          <w:szCs w:val="24"/>
        </w:rPr>
        <w:t>O POSLOVNOJ POVEZANOSTI</w:t>
      </w:r>
    </w:p>
    <w:p w14:paraId="5F70163E" w14:textId="76F4CA8C" w:rsidR="00D40229" w:rsidRDefault="00D40229" w:rsidP="00911C5D">
      <w:pPr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822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4541"/>
      </w:tblGrid>
      <w:tr w:rsidR="00D40229" w:rsidRPr="00D40229" w14:paraId="6775140E" w14:textId="77777777" w:rsidTr="00F17FEB">
        <w:trPr>
          <w:jc w:val="center"/>
        </w:trPr>
        <w:tc>
          <w:tcPr>
            <w:tcW w:w="3681" w:type="dxa"/>
            <w:vAlign w:val="center"/>
          </w:tcPr>
          <w:p w14:paraId="0FE16753" w14:textId="77777777" w:rsidR="00D40229" w:rsidRPr="00D40229" w:rsidRDefault="00D40229" w:rsidP="00F17FEB">
            <w:pPr>
              <w:spacing w:after="0"/>
              <w:jc w:val="both"/>
              <w:rPr>
                <w:rFonts w:cstheme="minorHAnsi"/>
                <w:b/>
              </w:rPr>
            </w:pPr>
            <w:r w:rsidRPr="00D40229">
              <w:rPr>
                <w:rFonts w:cstheme="minorHAnsi"/>
                <w:b/>
              </w:rPr>
              <w:t xml:space="preserve">OIB proizvođačke organizacije: </w:t>
            </w:r>
          </w:p>
        </w:tc>
        <w:tc>
          <w:tcPr>
            <w:tcW w:w="4541" w:type="dxa"/>
            <w:vAlign w:val="center"/>
          </w:tcPr>
          <w:p w14:paraId="554587BC" w14:textId="77777777" w:rsidR="00D40229" w:rsidRPr="00D40229" w:rsidRDefault="00D40229" w:rsidP="00F17FEB">
            <w:pPr>
              <w:spacing w:after="0"/>
              <w:rPr>
                <w:rFonts w:cstheme="minorHAnsi"/>
              </w:rPr>
            </w:pPr>
            <w:r w:rsidRPr="00D40229">
              <w:rPr>
                <w:rFonts w:cstheme="minorHAnsi"/>
              </w:rPr>
              <w:t>______________________________</w:t>
            </w:r>
          </w:p>
        </w:tc>
      </w:tr>
      <w:tr w:rsidR="00D40229" w:rsidRPr="00D40229" w14:paraId="15532132" w14:textId="77777777" w:rsidTr="00F17FEB">
        <w:trPr>
          <w:jc w:val="center"/>
        </w:trPr>
        <w:tc>
          <w:tcPr>
            <w:tcW w:w="3681" w:type="dxa"/>
            <w:vAlign w:val="center"/>
          </w:tcPr>
          <w:p w14:paraId="118F5859" w14:textId="77777777" w:rsidR="00D40229" w:rsidRPr="00D40229" w:rsidRDefault="00D40229" w:rsidP="00F17FEB">
            <w:pPr>
              <w:spacing w:before="240" w:after="0"/>
              <w:jc w:val="both"/>
              <w:rPr>
                <w:rFonts w:cstheme="minorHAnsi"/>
                <w:b/>
              </w:rPr>
            </w:pPr>
            <w:r w:rsidRPr="00D40229">
              <w:rPr>
                <w:rFonts w:cstheme="minorHAnsi"/>
                <w:b/>
              </w:rPr>
              <w:t xml:space="preserve">Naziv proizvođačke organizacije: </w:t>
            </w:r>
          </w:p>
        </w:tc>
        <w:tc>
          <w:tcPr>
            <w:tcW w:w="4541" w:type="dxa"/>
            <w:vAlign w:val="center"/>
          </w:tcPr>
          <w:p w14:paraId="433CFA17" w14:textId="77777777" w:rsidR="00D40229" w:rsidRPr="00D40229" w:rsidRDefault="00D40229" w:rsidP="00F17FEB">
            <w:pPr>
              <w:spacing w:before="240" w:after="0"/>
              <w:rPr>
                <w:rFonts w:cstheme="minorHAnsi"/>
                <w:b/>
                <w:u w:val="single"/>
              </w:rPr>
            </w:pPr>
            <w:r w:rsidRPr="00D40229">
              <w:rPr>
                <w:rFonts w:cstheme="minorHAnsi"/>
              </w:rPr>
              <w:t>______________________________</w:t>
            </w:r>
          </w:p>
        </w:tc>
      </w:tr>
    </w:tbl>
    <w:p w14:paraId="3AF43333" w14:textId="77777777" w:rsidR="00D40229" w:rsidRDefault="00D40229" w:rsidP="00D40229">
      <w:pPr>
        <w:rPr>
          <w:rFonts w:asciiTheme="minorHAnsi" w:hAnsiTheme="minorHAnsi" w:cstheme="minorHAnsi"/>
        </w:rPr>
      </w:pPr>
    </w:p>
    <w:p w14:paraId="4AF816B0" w14:textId="518BFAFD" w:rsidR="00517314" w:rsidRPr="00D40229" w:rsidRDefault="00D40229" w:rsidP="00D4022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</w:t>
      </w:r>
      <w:r w:rsidRPr="00D40229">
        <w:rPr>
          <w:rFonts w:asciiTheme="minorHAnsi" w:hAnsiTheme="minorHAnsi" w:cstheme="minorHAnsi"/>
        </w:rPr>
        <w:t>a temelju članka 7. Pravilnika o provedbi intervencija u sektoru voća i povrća (</w:t>
      </w:r>
      <w:r w:rsidR="00BC68FF">
        <w:rPr>
          <w:rFonts w:asciiTheme="minorHAnsi" w:hAnsiTheme="minorHAnsi" w:cstheme="minorHAnsi"/>
        </w:rPr>
        <w:t>„Narodne novine“</w:t>
      </w:r>
      <w:r w:rsidRPr="00D40229">
        <w:rPr>
          <w:rFonts w:asciiTheme="minorHAnsi" w:hAnsiTheme="minorHAnsi" w:cstheme="minorHAnsi"/>
        </w:rPr>
        <w:t>, br. 154/2023</w:t>
      </w:r>
      <w:r w:rsidR="000E4A26">
        <w:rPr>
          <w:rFonts w:asciiTheme="minorHAnsi" w:hAnsiTheme="minorHAnsi" w:cstheme="minorHAnsi"/>
        </w:rPr>
        <w:t>, 83/2026</w:t>
      </w:r>
      <w:r w:rsidRPr="00D40229">
        <w:rPr>
          <w:rFonts w:asciiTheme="minorHAnsi" w:hAnsiTheme="minorHAnsi" w:cstheme="minorHAnsi"/>
        </w:rPr>
        <w:t xml:space="preserve">), </w:t>
      </w:r>
      <w:r w:rsidRPr="00DA27A6">
        <w:rPr>
          <w:rFonts w:asciiTheme="minorHAnsi" w:hAnsiTheme="minorHAnsi" w:cstheme="minorHAnsi"/>
          <w:b/>
        </w:rPr>
        <w:t>pod kaznenom i materijalnom odgovornošću</w:t>
      </w:r>
      <w:r w:rsidRPr="00D40229">
        <w:rPr>
          <w:rFonts w:asciiTheme="minorHAnsi" w:hAnsiTheme="minorHAnsi" w:cstheme="minorHAnsi"/>
        </w:rPr>
        <w:t xml:space="preserve">, podnositelj ove Izjave potvrđuje da: </w:t>
      </w:r>
    </w:p>
    <w:tbl>
      <w:tblPr>
        <w:tblStyle w:val="TableGrid"/>
        <w:tblW w:w="104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433"/>
        <w:gridCol w:w="9745"/>
      </w:tblGrid>
      <w:tr w:rsidR="00D40229" w:rsidRPr="00D40229" w14:paraId="116DB6D0" w14:textId="77777777" w:rsidTr="00D40229">
        <w:trPr>
          <w:trHeight w:val="293"/>
        </w:trPr>
        <w:tc>
          <w:tcPr>
            <w:tcW w:w="284" w:type="dxa"/>
            <w:vAlign w:val="center"/>
          </w:tcPr>
          <w:p w14:paraId="5944AF6F" w14:textId="77777777" w:rsidR="00D40229" w:rsidRPr="00D40229" w:rsidRDefault="00D40229" w:rsidP="00D40229">
            <w:pPr>
              <w:spacing w:after="0"/>
              <w:ind w:left="-110" w:right="-106"/>
              <w:jc w:val="center"/>
              <w:rPr>
                <w:rFonts w:cstheme="minorHAnsi"/>
              </w:rPr>
            </w:pPr>
            <w:r w:rsidRPr="00D40229">
              <w:rPr>
                <w:rFonts w:cstheme="minorHAnsi"/>
              </w:rPr>
              <w:t>1.</w:t>
            </w:r>
          </w:p>
        </w:tc>
        <w:tc>
          <w:tcPr>
            <w:tcW w:w="433" w:type="dxa"/>
            <w:vAlign w:val="center"/>
          </w:tcPr>
          <w:p w14:paraId="3B0B1B87" w14:textId="77777777" w:rsidR="00D40229" w:rsidRPr="00D40229" w:rsidRDefault="00D40229" w:rsidP="00D40229">
            <w:pPr>
              <w:spacing w:after="0"/>
              <w:ind w:left="-20" w:right="-109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745" w:type="dxa"/>
            <w:vAlign w:val="center"/>
          </w:tcPr>
          <w:p w14:paraId="342BDA98" w14:textId="77777777" w:rsidR="00D40229" w:rsidRPr="00D40229" w:rsidRDefault="00D40229" w:rsidP="00D40229">
            <w:pPr>
              <w:spacing w:after="0"/>
              <w:jc w:val="both"/>
              <w:rPr>
                <w:rFonts w:cstheme="minorHAnsi"/>
              </w:rPr>
            </w:pPr>
            <w:r w:rsidRPr="00D40229">
              <w:rPr>
                <w:rFonts w:cstheme="minorHAnsi"/>
              </w:rPr>
              <w:t xml:space="preserve">su podaci navedeni u ovoj Izjavi istiniti; </w:t>
            </w:r>
          </w:p>
        </w:tc>
      </w:tr>
      <w:tr w:rsidR="00D40229" w:rsidRPr="00D40229" w14:paraId="196B7CE9" w14:textId="77777777" w:rsidTr="00D40229">
        <w:trPr>
          <w:trHeight w:val="279"/>
        </w:trPr>
        <w:tc>
          <w:tcPr>
            <w:tcW w:w="284" w:type="dxa"/>
            <w:vAlign w:val="center"/>
          </w:tcPr>
          <w:p w14:paraId="390B08E1" w14:textId="77777777" w:rsidR="00D40229" w:rsidRPr="00D40229" w:rsidRDefault="00D40229" w:rsidP="00D40229">
            <w:pPr>
              <w:spacing w:after="0"/>
              <w:ind w:left="-110" w:right="-106"/>
              <w:jc w:val="center"/>
              <w:rPr>
                <w:rFonts w:cstheme="minorHAnsi"/>
              </w:rPr>
            </w:pPr>
            <w:r w:rsidRPr="00D40229">
              <w:rPr>
                <w:rFonts w:cstheme="minorHAnsi"/>
              </w:rPr>
              <w:t>2.</w:t>
            </w:r>
          </w:p>
        </w:tc>
        <w:tc>
          <w:tcPr>
            <w:tcW w:w="433" w:type="dxa"/>
            <w:vAlign w:val="center"/>
          </w:tcPr>
          <w:p w14:paraId="776065DE" w14:textId="77777777" w:rsidR="00D40229" w:rsidRPr="00D40229" w:rsidRDefault="00D40229" w:rsidP="00D40229">
            <w:pPr>
              <w:spacing w:after="0"/>
              <w:ind w:left="-20" w:right="-109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745" w:type="dxa"/>
            <w:vAlign w:val="center"/>
          </w:tcPr>
          <w:p w14:paraId="4830F673" w14:textId="77777777" w:rsidR="00D40229" w:rsidRPr="00D40229" w:rsidRDefault="00D40229" w:rsidP="00D40229">
            <w:pPr>
              <w:spacing w:after="0"/>
              <w:jc w:val="both"/>
              <w:rPr>
                <w:rFonts w:cstheme="minorHAnsi"/>
              </w:rPr>
            </w:pPr>
            <w:r w:rsidRPr="00D40229">
              <w:rPr>
                <w:rFonts w:cstheme="minorHAnsi"/>
              </w:rPr>
              <w:t xml:space="preserve">će omogućiti sve potrebne kontrole nadležnih tijela; </w:t>
            </w:r>
          </w:p>
        </w:tc>
      </w:tr>
      <w:tr w:rsidR="00D40229" w:rsidRPr="00D40229" w14:paraId="653A9672" w14:textId="77777777" w:rsidTr="00D40229">
        <w:trPr>
          <w:trHeight w:val="575"/>
        </w:trPr>
        <w:tc>
          <w:tcPr>
            <w:tcW w:w="284" w:type="dxa"/>
            <w:vAlign w:val="center"/>
          </w:tcPr>
          <w:p w14:paraId="4BA3B609" w14:textId="77777777" w:rsidR="00D40229" w:rsidRPr="00D40229" w:rsidRDefault="00D40229" w:rsidP="00D40229">
            <w:pPr>
              <w:spacing w:after="0"/>
              <w:ind w:left="-110" w:right="-106"/>
              <w:jc w:val="center"/>
              <w:rPr>
                <w:rFonts w:cstheme="minorHAnsi"/>
              </w:rPr>
            </w:pPr>
            <w:r w:rsidRPr="00D40229">
              <w:rPr>
                <w:rFonts w:cstheme="minorHAnsi"/>
              </w:rPr>
              <w:t>3.</w:t>
            </w:r>
          </w:p>
        </w:tc>
        <w:sdt>
          <w:sdtPr>
            <w:rPr>
              <w:rFonts w:cstheme="minorHAnsi"/>
              <w:b/>
              <w:sz w:val="24"/>
              <w:szCs w:val="24"/>
            </w:rPr>
            <w:id w:val="111733839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433" w:type="dxa"/>
                <w:vAlign w:val="center"/>
              </w:tcPr>
              <w:p w14:paraId="628B445E" w14:textId="775E426D" w:rsidR="00D40229" w:rsidRPr="00D40229" w:rsidRDefault="00FB0013" w:rsidP="00D40229">
                <w:pPr>
                  <w:spacing w:after="0"/>
                  <w:ind w:left="-20" w:right="-109"/>
                  <w:jc w:val="both"/>
                  <w:rPr>
                    <w:rFonts w:cstheme="minorHAnsi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9745" w:type="dxa"/>
            <w:vAlign w:val="center"/>
          </w:tcPr>
          <w:p w14:paraId="13CAC6D5" w14:textId="77777777" w:rsidR="00D40229" w:rsidRPr="00D40229" w:rsidRDefault="00D40229" w:rsidP="00D40229">
            <w:pPr>
              <w:spacing w:after="0"/>
              <w:jc w:val="both"/>
              <w:rPr>
                <w:rFonts w:cstheme="minorHAnsi"/>
              </w:rPr>
            </w:pPr>
            <w:r w:rsidRPr="00D40229">
              <w:rPr>
                <w:rFonts w:cstheme="minorHAnsi"/>
                <w:b/>
                <w:u w:val="single"/>
              </w:rPr>
              <w:t>ne postoji</w:t>
            </w:r>
            <w:r w:rsidRPr="00D40229">
              <w:rPr>
                <w:rFonts w:cstheme="minorHAnsi"/>
              </w:rPr>
              <w:t xml:space="preserve"> niti jedan poslovni subjekt ili fizička osoba s kojima je naša proizvođačka organizacija i/ili naši članovi povezani vlasničkim, upravljačkim ili drugim odnosima; </w:t>
            </w:r>
          </w:p>
        </w:tc>
      </w:tr>
      <w:tr w:rsidR="00D40229" w:rsidRPr="00D40229" w14:paraId="351919B9" w14:textId="77777777" w:rsidTr="00D40229">
        <w:trPr>
          <w:trHeight w:val="589"/>
        </w:trPr>
        <w:tc>
          <w:tcPr>
            <w:tcW w:w="284" w:type="dxa"/>
            <w:vAlign w:val="center"/>
          </w:tcPr>
          <w:p w14:paraId="13AA6EAE" w14:textId="77777777" w:rsidR="00D40229" w:rsidRPr="00D40229" w:rsidRDefault="00D40229" w:rsidP="00D40229">
            <w:pPr>
              <w:spacing w:after="0"/>
              <w:ind w:left="-110" w:right="-106"/>
              <w:jc w:val="center"/>
              <w:rPr>
                <w:rFonts w:cstheme="minorHAnsi"/>
              </w:rPr>
            </w:pPr>
          </w:p>
        </w:tc>
        <w:sdt>
          <w:sdtPr>
            <w:rPr>
              <w:rFonts w:cstheme="minorHAnsi"/>
              <w:b/>
              <w:sz w:val="24"/>
              <w:szCs w:val="24"/>
            </w:rPr>
            <w:id w:val="-203557434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433" w:type="dxa"/>
                <w:vAlign w:val="center"/>
              </w:tcPr>
              <w:p w14:paraId="0C64C5D5" w14:textId="5B2D174D" w:rsidR="00D40229" w:rsidRPr="00D40229" w:rsidRDefault="00FB0013" w:rsidP="00D40229">
                <w:pPr>
                  <w:spacing w:after="0"/>
                  <w:ind w:left="-20" w:right="-109"/>
                  <w:jc w:val="both"/>
                  <w:rPr>
                    <w:rFonts w:cstheme="minorHAnsi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9745" w:type="dxa"/>
            <w:vAlign w:val="center"/>
          </w:tcPr>
          <w:p w14:paraId="11062DD6" w14:textId="10B01C24" w:rsidR="00D40229" w:rsidRPr="00D40229" w:rsidRDefault="00D40229" w:rsidP="00D40229">
            <w:pPr>
              <w:spacing w:after="0"/>
              <w:jc w:val="both"/>
              <w:rPr>
                <w:rFonts w:cstheme="minorHAnsi"/>
                <w:b/>
                <w:u w:val="single"/>
              </w:rPr>
            </w:pPr>
            <w:r w:rsidRPr="00D40229">
              <w:rPr>
                <w:rFonts w:cstheme="minorHAnsi"/>
                <w:b/>
                <w:u w:val="single"/>
              </w:rPr>
              <w:t>postoji</w:t>
            </w:r>
            <w:r w:rsidRPr="00D40229">
              <w:rPr>
                <w:rFonts w:cstheme="minorHAnsi"/>
              </w:rPr>
              <w:t xml:space="preserve"> poslovni subjekt ili fizička osoba s kojima je naša proizvođačka organizacija i/ili naši članovi povezani vlasničkim, upravljačkim ili drugim odnosima te </w:t>
            </w:r>
            <w:r w:rsidRPr="00D40229">
              <w:rPr>
                <w:rFonts w:cstheme="minorHAnsi"/>
                <w:b/>
                <w:u w:val="single"/>
              </w:rPr>
              <w:t xml:space="preserve">njihove podatke navodimo u tablici niže. </w:t>
            </w:r>
          </w:p>
        </w:tc>
      </w:tr>
    </w:tbl>
    <w:p w14:paraId="3A552076" w14:textId="77777777" w:rsidR="00D40229" w:rsidRDefault="00D40229" w:rsidP="00D40229">
      <w:pPr>
        <w:spacing w:after="0"/>
        <w:jc w:val="both"/>
      </w:pPr>
    </w:p>
    <w:p w14:paraId="4AC8C93E" w14:textId="7018964F" w:rsidR="00D40229" w:rsidRDefault="00D40229" w:rsidP="00D40229">
      <w:pPr>
        <w:spacing w:after="0"/>
        <w:jc w:val="both"/>
        <w:rPr>
          <w:rFonts w:ascii="Times New Roman" w:hAnsi="Times New Roman"/>
          <w:i/>
          <w:sz w:val="20"/>
          <w:szCs w:val="20"/>
        </w:rPr>
      </w:pPr>
      <w:r w:rsidRPr="00CE0543">
        <w:rPr>
          <w:rFonts w:ascii="Times New Roman" w:hAnsi="Times New Roman"/>
          <w:sz w:val="20"/>
          <w:szCs w:val="20"/>
        </w:rPr>
        <w:t>(</w:t>
      </w:r>
      <w:r w:rsidRPr="00CE0543">
        <w:rPr>
          <w:rFonts w:ascii="Times New Roman" w:hAnsi="Times New Roman"/>
          <w:b/>
          <w:i/>
          <w:sz w:val="20"/>
          <w:szCs w:val="20"/>
        </w:rPr>
        <w:t>NAPOMEN</w:t>
      </w:r>
      <w:r>
        <w:rPr>
          <w:rFonts w:ascii="Times New Roman" w:hAnsi="Times New Roman"/>
          <w:b/>
          <w:i/>
          <w:sz w:val="20"/>
          <w:szCs w:val="20"/>
        </w:rPr>
        <w:t>E</w:t>
      </w:r>
      <w:r w:rsidRPr="00CE0543">
        <w:rPr>
          <w:rFonts w:ascii="Times New Roman" w:hAnsi="Times New Roman"/>
          <w:i/>
          <w:sz w:val="20"/>
          <w:szCs w:val="20"/>
        </w:rPr>
        <w:t>:</w:t>
      </w:r>
      <w:r>
        <w:rPr>
          <w:rFonts w:ascii="Times New Roman" w:hAnsi="Times New Roman"/>
          <w:i/>
          <w:sz w:val="20"/>
          <w:szCs w:val="20"/>
        </w:rPr>
        <w:t xml:space="preserve"> 1. </w:t>
      </w:r>
      <w:r w:rsidRPr="00CE0543">
        <w:rPr>
          <w:rFonts w:ascii="Times New Roman" w:hAnsi="Times New Roman"/>
          <w:i/>
          <w:sz w:val="20"/>
          <w:szCs w:val="20"/>
        </w:rPr>
        <w:t xml:space="preserve">Označiti kućicu samo za </w:t>
      </w:r>
      <w:r w:rsidRPr="00CE0543">
        <w:rPr>
          <w:rFonts w:ascii="Times New Roman" w:hAnsi="Times New Roman"/>
          <w:b/>
          <w:i/>
          <w:sz w:val="20"/>
          <w:szCs w:val="20"/>
          <w:u w:val="single"/>
        </w:rPr>
        <w:t xml:space="preserve">jednu stavku </w:t>
      </w:r>
      <w:r w:rsidRPr="00CE0543">
        <w:rPr>
          <w:rFonts w:ascii="Times New Roman" w:hAnsi="Times New Roman"/>
          <w:i/>
          <w:sz w:val="20"/>
          <w:szCs w:val="20"/>
        </w:rPr>
        <w:t>koja je primjenjiva na poslovnu povezanost s drugim subjektima</w:t>
      </w:r>
      <w:r>
        <w:rPr>
          <w:rFonts w:ascii="Times New Roman" w:hAnsi="Times New Roman"/>
          <w:i/>
          <w:sz w:val="20"/>
          <w:szCs w:val="20"/>
        </w:rPr>
        <w:t>;</w:t>
      </w:r>
      <w:r w:rsidR="00DA27A6">
        <w:rPr>
          <w:rFonts w:ascii="Times New Roman" w:hAnsi="Times New Roman"/>
          <w:i/>
          <w:sz w:val="20"/>
          <w:szCs w:val="20"/>
        </w:rPr>
        <w:t xml:space="preserve"> </w:t>
      </w:r>
    </w:p>
    <w:p w14:paraId="14DF5D99" w14:textId="0C9494F7" w:rsidR="00D40229" w:rsidRDefault="00D40229" w:rsidP="00D40229">
      <w:pPr>
        <w:spacing w:after="0"/>
        <w:ind w:left="708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2. </w:t>
      </w:r>
      <w:r w:rsidRPr="00CE0543">
        <w:rPr>
          <w:rFonts w:ascii="Times New Roman" w:hAnsi="Times New Roman"/>
          <w:i/>
          <w:sz w:val="20"/>
          <w:szCs w:val="20"/>
        </w:rPr>
        <w:t xml:space="preserve">Tablicu obavezno ispuniti u MS Wordu i </w:t>
      </w:r>
      <w:r>
        <w:rPr>
          <w:rFonts w:ascii="Times New Roman" w:hAnsi="Times New Roman"/>
          <w:i/>
          <w:sz w:val="20"/>
          <w:szCs w:val="20"/>
        </w:rPr>
        <w:t xml:space="preserve">nakon toga </w:t>
      </w:r>
      <w:r w:rsidRPr="00CE0543">
        <w:rPr>
          <w:rFonts w:ascii="Times New Roman" w:hAnsi="Times New Roman"/>
          <w:i/>
          <w:sz w:val="20"/>
          <w:szCs w:val="20"/>
        </w:rPr>
        <w:t>ispisati</w:t>
      </w:r>
      <w:r>
        <w:rPr>
          <w:rFonts w:ascii="Times New Roman" w:hAnsi="Times New Roman"/>
          <w:i/>
          <w:sz w:val="20"/>
          <w:szCs w:val="20"/>
        </w:rPr>
        <w:t xml:space="preserve"> cijelu Izjavu;</w:t>
      </w:r>
      <w:r w:rsidR="00DA27A6">
        <w:rPr>
          <w:rFonts w:ascii="Times New Roman" w:hAnsi="Times New Roman"/>
          <w:i/>
          <w:sz w:val="20"/>
          <w:szCs w:val="20"/>
        </w:rPr>
        <w:t xml:space="preserve"> </w:t>
      </w:r>
    </w:p>
    <w:p w14:paraId="4CB748D3" w14:textId="783E6396" w:rsidR="00517314" w:rsidRDefault="00D40229" w:rsidP="00D40229">
      <w:pPr>
        <w:spacing w:after="0"/>
        <w:ind w:left="708"/>
        <w:jc w:val="both"/>
      </w:pPr>
      <w:r>
        <w:rPr>
          <w:rFonts w:ascii="Times New Roman" w:hAnsi="Times New Roman"/>
          <w:i/>
          <w:sz w:val="20"/>
          <w:szCs w:val="20"/>
        </w:rPr>
        <w:t xml:space="preserve">            3. Potpisanu i pečatiranu Izjavu o povezanosti poslati poštom zajedno s ostalom traženom dokumentacijom.</w:t>
      </w:r>
      <w:r w:rsidRPr="00CE0543">
        <w:rPr>
          <w:rFonts w:ascii="Times New Roman" w:hAnsi="Times New Roman"/>
          <w:sz w:val="20"/>
          <w:szCs w:val="20"/>
        </w:rPr>
        <w:t>)</w:t>
      </w:r>
      <w:r w:rsidR="00517314">
        <w:t xml:space="preserve"> </w:t>
      </w:r>
    </w:p>
    <w:p w14:paraId="15D26DA4" w14:textId="49A8AF28" w:rsidR="00D40229" w:rsidRDefault="00D40229" w:rsidP="00DA27A6">
      <w:pPr>
        <w:spacing w:after="0"/>
        <w:jc w:val="both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  <w:tblCaption w:val="PODACI O POVEZANIM PODUZEĆIMA"/>
      </w:tblPr>
      <w:tblGrid>
        <w:gridCol w:w="1744"/>
        <w:gridCol w:w="2924"/>
        <w:gridCol w:w="1126"/>
        <w:gridCol w:w="1415"/>
        <w:gridCol w:w="1419"/>
        <w:gridCol w:w="1838"/>
      </w:tblGrid>
      <w:tr w:rsidR="00DA27A6" w:rsidRPr="00FB0013" w14:paraId="3ED42AE4" w14:textId="77777777" w:rsidTr="00684C2F">
        <w:trPr>
          <w:trHeight w:val="438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58D21" w14:textId="77777777" w:rsidR="00DA27A6" w:rsidRPr="00FB0013" w:rsidRDefault="00DA27A6" w:rsidP="00F17FEB">
            <w:pPr>
              <w:spacing w:after="0" w:line="240" w:lineRule="auto"/>
              <w:ind w:left="-159" w:right="-155"/>
              <w:jc w:val="center"/>
              <w:rPr>
                <w:rFonts w:cstheme="minorHAnsi"/>
                <w:b/>
              </w:rPr>
            </w:pPr>
            <w:r w:rsidRPr="00FB0013">
              <w:rPr>
                <w:rFonts w:cstheme="minorHAnsi"/>
                <w:b/>
              </w:rPr>
              <w:t xml:space="preserve">PODACI O POVEZANIM PODUZEĆIMA </w:t>
            </w:r>
          </w:p>
        </w:tc>
      </w:tr>
      <w:tr w:rsidR="00DA27A6" w:rsidRPr="00FB0013" w14:paraId="4FEE473B" w14:textId="77777777" w:rsidTr="00684C2F">
        <w:trPr>
          <w:trHeight w:val="904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7E4910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b/>
                <w:sz w:val="18"/>
                <w:szCs w:val="18"/>
              </w:rPr>
              <w:t>Naziv povezanog člana PO ili naziv PO</w:t>
            </w:r>
          </w:p>
        </w:tc>
        <w:tc>
          <w:tcPr>
            <w:tcW w:w="139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C5DBA8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b/>
                <w:sz w:val="18"/>
                <w:szCs w:val="18"/>
              </w:rPr>
              <w:t xml:space="preserve">Naziv poduzetnika koji je </w:t>
            </w:r>
          </w:p>
          <w:p w14:paraId="188884CA" w14:textId="77777777" w:rsidR="00DA27A6" w:rsidRPr="00FB0013" w:rsidRDefault="00DA27A6" w:rsidP="00F17FEB">
            <w:pPr>
              <w:spacing w:after="0" w:line="240" w:lineRule="auto"/>
              <w:ind w:left="-157" w:right="-12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sz w:val="18"/>
                <w:szCs w:val="18"/>
              </w:rPr>
              <w:t>(</w:t>
            </w:r>
            <w:r w:rsidRPr="00FB0013">
              <w:rPr>
                <w:rFonts w:cstheme="minorHAnsi"/>
                <w:i/>
                <w:sz w:val="18"/>
                <w:szCs w:val="18"/>
              </w:rPr>
              <w:t>uzlazno ili silazno, direktno ili indirektno</w:t>
            </w:r>
            <w:r w:rsidRPr="00FB0013">
              <w:rPr>
                <w:rFonts w:cstheme="minorHAnsi"/>
                <w:sz w:val="18"/>
                <w:szCs w:val="18"/>
              </w:rPr>
              <w:t>)</w:t>
            </w:r>
            <w:r w:rsidRPr="00FB0013">
              <w:rPr>
                <w:rFonts w:cstheme="minorHAnsi"/>
                <w:b/>
                <w:sz w:val="18"/>
                <w:szCs w:val="18"/>
              </w:rPr>
              <w:t xml:space="preserve"> u partnerskom ili povezanom odnosu s podnositeljem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5AFB2B" w14:textId="77777777" w:rsidR="00DA27A6" w:rsidRPr="00FB0013" w:rsidRDefault="00DA27A6" w:rsidP="00F17FEB">
            <w:pPr>
              <w:spacing w:after="0" w:line="240" w:lineRule="auto"/>
              <w:ind w:left="-94" w:right="-106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b/>
                <w:sz w:val="18"/>
                <w:szCs w:val="18"/>
              </w:rPr>
              <w:t>OIB povezanog poduzeća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628CE4" w14:textId="77777777" w:rsidR="00DA27A6" w:rsidRPr="00FB0013" w:rsidRDefault="00DA27A6" w:rsidP="00F17FEB">
            <w:pPr>
              <w:spacing w:after="0" w:line="240" w:lineRule="auto"/>
              <w:ind w:left="-110" w:right="-106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b/>
                <w:sz w:val="18"/>
                <w:szCs w:val="18"/>
              </w:rPr>
              <w:t xml:space="preserve">Udio vlasništva ili upravljačkih prava </w:t>
            </w:r>
          </w:p>
          <w:p w14:paraId="10C3F2BA" w14:textId="77777777" w:rsidR="00DA27A6" w:rsidRPr="00FB0013" w:rsidRDefault="00DA27A6" w:rsidP="00F17FEB">
            <w:pPr>
              <w:spacing w:after="0" w:line="240" w:lineRule="auto"/>
              <w:ind w:left="-110" w:right="-106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sz w:val="18"/>
                <w:szCs w:val="18"/>
              </w:rPr>
              <w:t>(u %)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4392A0" w14:textId="77777777" w:rsidR="00DA27A6" w:rsidRPr="00FB0013" w:rsidRDefault="00DA27A6" w:rsidP="00F17FEB">
            <w:pPr>
              <w:spacing w:after="0" w:line="240" w:lineRule="auto"/>
              <w:ind w:left="-111" w:right="-66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b/>
                <w:sz w:val="18"/>
                <w:szCs w:val="18"/>
              </w:rPr>
              <w:t xml:space="preserve">Vrsta povezanosti </w:t>
            </w:r>
          </w:p>
          <w:p w14:paraId="635CE1C9" w14:textId="77777777" w:rsidR="00DA27A6" w:rsidRPr="00FB0013" w:rsidRDefault="00DA27A6" w:rsidP="00F17FEB">
            <w:pPr>
              <w:spacing w:after="0" w:line="240" w:lineRule="auto"/>
              <w:ind w:left="-111" w:right="-66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sz w:val="18"/>
                <w:szCs w:val="18"/>
              </w:rPr>
              <w:t>(</w:t>
            </w:r>
            <w:r w:rsidRPr="00FB0013">
              <w:rPr>
                <w:rFonts w:cstheme="minorHAnsi"/>
                <w:i/>
                <w:sz w:val="18"/>
                <w:szCs w:val="18"/>
              </w:rPr>
              <w:t>preko pravnog subjekta ili kao fizička osoba</w:t>
            </w:r>
            <w:r w:rsidRPr="00FB0013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4EB7CE" w14:textId="77777777" w:rsidR="00DA27A6" w:rsidRPr="00FB0013" w:rsidRDefault="00DA27A6" w:rsidP="00F17FEB">
            <w:pPr>
              <w:spacing w:after="0" w:line="240" w:lineRule="auto"/>
              <w:ind w:left="-159" w:right="-155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b/>
                <w:sz w:val="18"/>
                <w:szCs w:val="18"/>
              </w:rPr>
              <w:t xml:space="preserve">Pozicija u povezanom subjektu ako je povezan kao fizička osoba </w:t>
            </w:r>
          </w:p>
        </w:tc>
      </w:tr>
      <w:tr w:rsidR="00DA27A6" w:rsidRPr="00FB0013" w14:paraId="71720884" w14:textId="77777777" w:rsidTr="00684C2F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2F83C5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ECE2B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82AE8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2C43E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F870B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8909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52D2DD14" w14:textId="77777777" w:rsidTr="00684C2F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BD9FAC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35CBC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94435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A69A9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47260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C1FC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7E02F2F8" w14:textId="77777777" w:rsidTr="00684C2F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781DE8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03EB9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31959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03283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EBADB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59A5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7323612A" w14:textId="77777777" w:rsidTr="00684C2F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3000BD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93B30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062D4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C0FF2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C81D8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0786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4D10B794" w14:textId="77777777" w:rsidTr="00684C2F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537F05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CB8E9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E912C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4063F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080BE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E6DF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7A18DF47" w14:textId="77777777" w:rsidTr="00684C2F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5F75F2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C7BD7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7A00D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3EE5D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C1EE1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8751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03729D08" w14:textId="77777777" w:rsidTr="00684C2F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3A911E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DFC26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F05E3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1A544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DE656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59C4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5591CC2D" w14:textId="77777777" w:rsidTr="00684C2F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FEF3E0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ECC83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8AC41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544C2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B85CB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82E2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333BB3AC" w14:textId="77777777" w:rsidTr="00684C2F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52BD67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8F733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0571D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AC97A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03445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2B16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620F5E7C" w14:textId="77777777" w:rsidTr="00684C2F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68AEAB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1A027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9BD54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10C18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9C09F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6DAE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1D74FFD0" w14:textId="77777777" w:rsidTr="00684C2F">
        <w:tc>
          <w:tcPr>
            <w:tcW w:w="5000" w:type="pct"/>
            <w:gridSpan w:val="6"/>
            <w:vAlign w:val="center"/>
          </w:tcPr>
          <w:p w14:paraId="02A8B6AF" w14:textId="77777777" w:rsidR="00DA27A6" w:rsidRPr="00FB0013" w:rsidRDefault="00DA27A6" w:rsidP="00F17FEB">
            <w:pPr>
              <w:spacing w:after="0" w:line="240" w:lineRule="auto"/>
              <w:ind w:left="-110"/>
              <w:rPr>
                <w:rFonts w:cstheme="minorHAnsi"/>
                <w:i/>
                <w:sz w:val="18"/>
                <w:szCs w:val="18"/>
              </w:rPr>
            </w:pPr>
            <w:r w:rsidRPr="00FB0013">
              <w:rPr>
                <w:rFonts w:cstheme="minorHAnsi"/>
                <w:b/>
                <w:i/>
                <w:sz w:val="18"/>
                <w:szCs w:val="18"/>
              </w:rPr>
              <w:t>NAPOMENA</w:t>
            </w:r>
            <w:r w:rsidRPr="00FB0013">
              <w:rPr>
                <w:rFonts w:cstheme="minorHAnsi"/>
                <w:i/>
                <w:sz w:val="18"/>
                <w:szCs w:val="18"/>
              </w:rPr>
              <w:t xml:space="preserve">: Po potrebi dodati retke u tablici. </w:t>
            </w:r>
          </w:p>
        </w:tc>
      </w:tr>
    </w:tbl>
    <w:tbl>
      <w:tblPr>
        <w:tblpPr w:leftFromText="180" w:rightFromText="180" w:vertAnchor="text" w:horzAnchor="margin" w:tblpXSpec="center" w:tblpY="222"/>
        <w:tblW w:w="10490" w:type="dxa"/>
        <w:tblLook w:val="04A0" w:firstRow="1" w:lastRow="0" w:firstColumn="1" w:lastColumn="0" w:noHBand="0" w:noVBand="1"/>
        <w:tblCaption w:val="PODACI O POVEZANIM PODUZEĆIMA"/>
      </w:tblPr>
      <w:tblGrid>
        <w:gridCol w:w="2727"/>
        <w:gridCol w:w="4111"/>
        <w:gridCol w:w="3652"/>
      </w:tblGrid>
      <w:tr w:rsidR="00C600F0" w:rsidRPr="004A6502" w14:paraId="64404635" w14:textId="77777777" w:rsidTr="00C600F0">
        <w:trPr>
          <w:trHeight w:val="1410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1BCBF" w14:textId="77777777" w:rsidR="00C600F0" w:rsidRPr="004A6502" w:rsidRDefault="00C600F0" w:rsidP="00B178C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</w:pPr>
            <w:r w:rsidRPr="004A6502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Mjesto i datum: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29199" w14:textId="77777777" w:rsidR="00C600F0" w:rsidRPr="004A6502" w:rsidRDefault="00C600F0" w:rsidP="00B178C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88CDA" w14:textId="77777777" w:rsidR="00C600F0" w:rsidRPr="004A6502" w:rsidRDefault="00C600F0" w:rsidP="00B178C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</w:pPr>
            <w:r w:rsidRPr="004A6502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Potpis ovlaštene osobe i pečat pravne osobe:</w:t>
            </w:r>
          </w:p>
        </w:tc>
      </w:tr>
      <w:tr w:rsidR="00C600F0" w:rsidRPr="004A6502" w14:paraId="18A0F819" w14:textId="77777777" w:rsidTr="00C600F0">
        <w:trPr>
          <w:trHeight w:val="315"/>
        </w:trPr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2563E" w14:textId="77777777" w:rsidR="00C600F0" w:rsidRPr="008F58F0" w:rsidRDefault="00C600F0" w:rsidP="00B178C4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</w:pPr>
            <w:r w:rsidRPr="008F58F0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4D15" w14:textId="77777777" w:rsidR="00C600F0" w:rsidRPr="008F58F0" w:rsidRDefault="00C600F0" w:rsidP="00B178C4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1002F" w14:textId="77777777" w:rsidR="00C600F0" w:rsidRPr="008F58F0" w:rsidRDefault="00C600F0" w:rsidP="00B178C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</w:pPr>
          </w:p>
        </w:tc>
      </w:tr>
    </w:tbl>
    <w:p w14:paraId="67546BE5" w14:textId="1048ECDF" w:rsidR="00D40229" w:rsidRDefault="00D40229" w:rsidP="00DA27A6">
      <w:pPr>
        <w:spacing w:after="0"/>
        <w:jc w:val="both"/>
        <w:rPr>
          <w:rFonts w:asciiTheme="minorHAnsi" w:hAnsiTheme="minorHAnsi" w:cstheme="minorHAnsi"/>
        </w:rPr>
      </w:pPr>
    </w:p>
    <w:p w14:paraId="58B3EC05" w14:textId="097260D3" w:rsidR="00C600F0" w:rsidRDefault="00C600F0" w:rsidP="00DA27A6">
      <w:pPr>
        <w:spacing w:after="0"/>
        <w:jc w:val="both"/>
        <w:rPr>
          <w:rFonts w:asciiTheme="minorHAnsi" w:hAnsiTheme="minorHAnsi" w:cstheme="minorHAnsi"/>
        </w:rPr>
      </w:pPr>
    </w:p>
    <w:sectPr w:rsidR="00C600F0" w:rsidSect="00D40229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D38AC" w14:textId="77777777" w:rsidR="006200B5" w:rsidRDefault="006200B5" w:rsidP="00336C0E">
      <w:pPr>
        <w:spacing w:after="0" w:line="240" w:lineRule="auto"/>
      </w:pPr>
      <w:r>
        <w:separator/>
      </w:r>
    </w:p>
  </w:endnote>
  <w:endnote w:type="continuationSeparator" w:id="0">
    <w:p w14:paraId="72C3D40E" w14:textId="77777777" w:rsidR="006200B5" w:rsidRDefault="006200B5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57520" w14:textId="3115F1B0" w:rsidR="00D601BE" w:rsidRPr="00DF5331" w:rsidRDefault="00495444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72ED397300D94B15AF228E0F1338473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721F4F">
          <w:t>L6_PXK_O5_v2.3_202687</w:t>
        </w:r>
      </w:sdtContent>
    </w:sdt>
    <w:r w:rsidR="00E167AD">
      <w:tab/>
    </w:r>
    <w:r w:rsidR="003E1C7B">
      <w:tab/>
    </w:r>
    <w:r w:rsidR="006154AC">
      <w:tab/>
      <w:t xml:space="preserve">  </w:t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8D3C8A">
      <w:rPr>
        <w:noProof/>
      </w:rPr>
      <w:t>1</w:t>
    </w:r>
    <w:r w:rsidR="00D601BE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8D3C8A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D48C1" w14:textId="77777777" w:rsidR="00D601BE" w:rsidRDefault="00495444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4E1346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4E1346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CE901" w14:textId="77777777" w:rsidR="006200B5" w:rsidRDefault="006200B5" w:rsidP="00336C0E">
      <w:pPr>
        <w:spacing w:after="0" w:line="240" w:lineRule="auto"/>
      </w:pPr>
      <w:r>
        <w:separator/>
      </w:r>
    </w:p>
  </w:footnote>
  <w:footnote w:type="continuationSeparator" w:id="0">
    <w:p w14:paraId="7653C3D8" w14:textId="77777777" w:rsidR="006200B5" w:rsidRDefault="006200B5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0E4DF" w14:textId="77777777" w:rsidR="00D601BE" w:rsidRDefault="00D24179" w:rsidP="00C2399A">
    <w:pPr>
      <w:pStyle w:val="Header"/>
      <w:tabs>
        <w:tab w:val="clear" w:pos="9072"/>
      </w:tabs>
      <w:ind w:hanging="426"/>
    </w:pPr>
    <w:r>
      <w:rPr>
        <w:noProof/>
        <w:lang w:val="en-US"/>
      </w:rPr>
      <w:drawing>
        <wp:inline distT="0" distB="0" distL="0" distR="0" wp14:anchorId="5612EC40" wp14:editId="2EFE30FD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A6774" w14:textId="77777777" w:rsidR="00D601BE" w:rsidRDefault="00E34750">
    <w:pPr>
      <w:pStyle w:val="Header"/>
    </w:pPr>
    <w:r>
      <w:rPr>
        <w:noProof/>
        <w:lang w:val="en-US"/>
      </w:rPr>
      <w:drawing>
        <wp:anchor distT="0" distB="0" distL="114300" distR="114300" simplePos="0" relativeHeight="251657216" behindDoc="1" locked="1" layoutInCell="1" allowOverlap="1" wp14:anchorId="4D5A694E" wp14:editId="2086C5F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6" name="Picture 6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7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346"/>
    <w:rsid w:val="00000321"/>
    <w:rsid w:val="0000631C"/>
    <w:rsid w:val="00014E65"/>
    <w:rsid w:val="0003536B"/>
    <w:rsid w:val="00036035"/>
    <w:rsid w:val="00043A99"/>
    <w:rsid w:val="00053900"/>
    <w:rsid w:val="00071A06"/>
    <w:rsid w:val="000B1E10"/>
    <w:rsid w:val="000D4F6D"/>
    <w:rsid w:val="000E4A26"/>
    <w:rsid w:val="000E626D"/>
    <w:rsid w:val="000F07B2"/>
    <w:rsid w:val="000F4FD1"/>
    <w:rsid w:val="00155A79"/>
    <w:rsid w:val="00166453"/>
    <w:rsid w:val="0017478B"/>
    <w:rsid w:val="00175D60"/>
    <w:rsid w:val="00207886"/>
    <w:rsid w:val="002541E6"/>
    <w:rsid w:val="002671E8"/>
    <w:rsid w:val="00272D9C"/>
    <w:rsid w:val="00273B94"/>
    <w:rsid w:val="002A690A"/>
    <w:rsid w:val="002B2929"/>
    <w:rsid w:val="002B68E1"/>
    <w:rsid w:val="002F6D7C"/>
    <w:rsid w:val="00320BAB"/>
    <w:rsid w:val="00334D0B"/>
    <w:rsid w:val="00336C0E"/>
    <w:rsid w:val="003437EE"/>
    <w:rsid w:val="00372431"/>
    <w:rsid w:val="003756DC"/>
    <w:rsid w:val="0038508E"/>
    <w:rsid w:val="003866A9"/>
    <w:rsid w:val="003C05EA"/>
    <w:rsid w:val="003C607D"/>
    <w:rsid w:val="003D2226"/>
    <w:rsid w:val="003E1C7B"/>
    <w:rsid w:val="0044632C"/>
    <w:rsid w:val="00453963"/>
    <w:rsid w:val="00460963"/>
    <w:rsid w:val="004673DF"/>
    <w:rsid w:val="00495379"/>
    <w:rsid w:val="00495444"/>
    <w:rsid w:val="004A7949"/>
    <w:rsid w:val="004B08AD"/>
    <w:rsid w:val="004E1346"/>
    <w:rsid w:val="004E6207"/>
    <w:rsid w:val="00517314"/>
    <w:rsid w:val="00525B61"/>
    <w:rsid w:val="00542783"/>
    <w:rsid w:val="005529EC"/>
    <w:rsid w:val="00571256"/>
    <w:rsid w:val="0057330A"/>
    <w:rsid w:val="00595105"/>
    <w:rsid w:val="005C52FD"/>
    <w:rsid w:val="005E1128"/>
    <w:rsid w:val="005E2704"/>
    <w:rsid w:val="005E5928"/>
    <w:rsid w:val="005E672E"/>
    <w:rsid w:val="006154AC"/>
    <w:rsid w:val="006200B5"/>
    <w:rsid w:val="006354B4"/>
    <w:rsid w:val="00647D08"/>
    <w:rsid w:val="00655CE5"/>
    <w:rsid w:val="006705C4"/>
    <w:rsid w:val="00684C2F"/>
    <w:rsid w:val="006A5010"/>
    <w:rsid w:val="006B6FE1"/>
    <w:rsid w:val="006C257A"/>
    <w:rsid w:val="006D5C25"/>
    <w:rsid w:val="006F0AC9"/>
    <w:rsid w:val="00701671"/>
    <w:rsid w:val="00711591"/>
    <w:rsid w:val="0072194F"/>
    <w:rsid w:val="00721F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2BDF"/>
    <w:rsid w:val="00846762"/>
    <w:rsid w:val="00847418"/>
    <w:rsid w:val="00851280"/>
    <w:rsid w:val="0088016D"/>
    <w:rsid w:val="00881CEB"/>
    <w:rsid w:val="0089783F"/>
    <w:rsid w:val="008A0FDF"/>
    <w:rsid w:val="008A3752"/>
    <w:rsid w:val="008B2FF6"/>
    <w:rsid w:val="008C1131"/>
    <w:rsid w:val="008C1732"/>
    <w:rsid w:val="008D3C8A"/>
    <w:rsid w:val="008D6AB1"/>
    <w:rsid w:val="008F53E0"/>
    <w:rsid w:val="00903971"/>
    <w:rsid w:val="00911C5D"/>
    <w:rsid w:val="00914D5E"/>
    <w:rsid w:val="00932277"/>
    <w:rsid w:val="009431E9"/>
    <w:rsid w:val="009515CF"/>
    <w:rsid w:val="0096672E"/>
    <w:rsid w:val="009716DE"/>
    <w:rsid w:val="009A5D4F"/>
    <w:rsid w:val="009B5FA6"/>
    <w:rsid w:val="00A40CC6"/>
    <w:rsid w:val="00A5205D"/>
    <w:rsid w:val="00AB3624"/>
    <w:rsid w:val="00AD5DBD"/>
    <w:rsid w:val="00AE66C1"/>
    <w:rsid w:val="00B00854"/>
    <w:rsid w:val="00B055D6"/>
    <w:rsid w:val="00B16AB6"/>
    <w:rsid w:val="00B4447F"/>
    <w:rsid w:val="00B95B0F"/>
    <w:rsid w:val="00BC68FF"/>
    <w:rsid w:val="00BD5E1D"/>
    <w:rsid w:val="00BE6E08"/>
    <w:rsid w:val="00BF0389"/>
    <w:rsid w:val="00C13DE0"/>
    <w:rsid w:val="00C2399A"/>
    <w:rsid w:val="00C54DDD"/>
    <w:rsid w:val="00C55FF1"/>
    <w:rsid w:val="00C600F0"/>
    <w:rsid w:val="00CA63D9"/>
    <w:rsid w:val="00CE4530"/>
    <w:rsid w:val="00D003D6"/>
    <w:rsid w:val="00D16B6D"/>
    <w:rsid w:val="00D17F24"/>
    <w:rsid w:val="00D24179"/>
    <w:rsid w:val="00D2586B"/>
    <w:rsid w:val="00D40229"/>
    <w:rsid w:val="00D601BE"/>
    <w:rsid w:val="00D62CE7"/>
    <w:rsid w:val="00DA0E74"/>
    <w:rsid w:val="00DA27A6"/>
    <w:rsid w:val="00DA6DF1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40ABD"/>
    <w:rsid w:val="00E65DE9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5CA6"/>
    <w:rsid w:val="00F36346"/>
    <w:rsid w:val="00F4422E"/>
    <w:rsid w:val="00F5207D"/>
    <w:rsid w:val="00F56657"/>
    <w:rsid w:val="00F65A21"/>
    <w:rsid w:val="00F94EAB"/>
    <w:rsid w:val="00FA4F4A"/>
    <w:rsid w:val="00FA6184"/>
    <w:rsid w:val="00FB0013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ffc"/>
    </o:shapedefaults>
    <o:shapelayout v:ext="edit">
      <o:idmap v:ext="edit" data="1"/>
    </o:shapelayout>
  </w:shapeDefaults>
  <w:decimalSymbol w:val=","/>
  <w:listSeparator w:val=";"/>
  <w14:docId w14:val="3A9E2169"/>
  <w15:docId w15:val="{DD96ACE8-1FC7-4263-B118-BDA4D0E4D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D402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Dir\Predlo&#382;ak%20dokumenta%20word%202018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22450F3748241968463CD129DAD5A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FF49B6-C626-42FC-91C2-893034E1EFEC}"/>
      </w:docPartPr>
      <w:docPartBody>
        <w:p w:rsidR="00480681" w:rsidRDefault="00341B6F">
          <w:pPr>
            <w:pStyle w:val="B22450F3748241968463CD129DAD5AC3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72ED397300D94B15AF228E0F133847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D2C682-66DB-45BF-92DB-83FD6B4B9C26}"/>
      </w:docPartPr>
      <w:docPartBody>
        <w:p w:rsidR="00480681" w:rsidRDefault="00341B6F">
          <w:pPr>
            <w:pStyle w:val="72ED397300D94B15AF228E0F13384731"/>
          </w:pPr>
          <w:r w:rsidRPr="004D3A4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B6F"/>
    <w:rsid w:val="00341B6F"/>
    <w:rsid w:val="00480681"/>
    <w:rsid w:val="00BB217A"/>
    <w:rsid w:val="00FF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B22450F3748241968463CD129DAD5AC3">
    <w:name w:val="B22450F3748241968463CD129DAD5AC3"/>
  </w:style>
  <w:style w:type="paragraph" w:customStyle="1" w:styleId="72ED397300D94B15AF228E0F13384731">
    <w:name w:val="72ED397300D94B15AF228E0F133847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09ae9f2387a45b74997daa7b561cf8c6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4fc836d4ddb5ca606dc11cd68b18228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>L6_PXK_O5_v2.3_202687</Šifra_verzija_datum>
    <Broj_x0020_verzije xmlns="45adb973-3738-4051-9417-704071a43e5d">2.3</Broj_x0020_verzije>
    <Kratica_x0020_OJ_x0020__x0028_Pripremio_x0029__x0020_-_x0020_2017 xmlns="45adb973-3738-4051-9417-704071a43e5d" xsi:nil="true"/>
    <Pripremio xmlns="45adb973-3738-4051-9417-704071a43e5d">
      <UserInfo>
        <DisplayName>Silvija Vuglač Ranteš</DisplayName>
        <AccountId>163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Prilog_x0020_broj xmlns="45adb973-3738-4051-9417-704071a43e5d">Prilog II</Prilog_x0020_broj>
    <Vrijedi_x0020_od xmlns="45adb973-3738-4051-9417-704071a43e5d">2026-08-06T22:00:00+00:00</Vrijedi_x0020_od>
    <Šifra_x0020_procedure1 xmlns="45adb973-3738-4051-9417-704071a43e5d">L6_PXK</Šifra_x0020_procedure1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Naziv_x0020_na_x0020_engleskom_x0020_jeziku xmlns="45adb973-3738-4051-9417-704071a43e5d" xsi:nil="true"/>
    <Šifra xmlns="45adb973-3738-4051-9417-704071a43e5d">L6_PXK_O5</Šifra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sektora_x002f_službe_x0020_-_x0020_2017 xmlns="45adb973-3738-4051-9417-704071a43e5d"/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_dlc_DocId xmlns="45adb973-3738-4051-9417-704071a43e5d">VY2WPRCRYZME-5-15164</_dlc_DocId>
    <_dlc_DocIdUrl xmlns="45adb973-3738-4051-9417-704071a43e5d">
      <Url>http://k01a620n16/_layouts/15/DocIdRedir.aspx?ID=VY2WPRCRYZME-5-15164</Url>
      <Description>VY2WPRCRYZME-5-15164</Description>
    </_dlc_DocIdUrl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Broj_x0020_verzije_x0020_dokumenta xmlns="45adb973-3738-4051-9417-704071a43e5d" xsi:nil="true"/>
    <Dokument_x0020_primjenjiv_x0020_do xmlns="45adb973-3738-4051-9417-704071a43e5d" xsi:nil="true"/>
    <Dokument_x0020_primjenjiv_x0020_od xmlns="45adb973-3738-4051-9417-704071a43e5d" xsi:nil="true"/>
    <Odobrio xmlns="45adb973-3738-4051-9417-704071a43e5d">
      <UserInfo>
        <DisplayName>Renata Miković</DisplayName>
        <AccountId>215</AccountId>
        <AccountType/>
      </UserInfo>
    </Odobrio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Tihana Pogledić</DisplayName>
        <AccountId>94</AccountId>
        <AccountType/>
      </UserInfo>
    </Vlasnik_x0020_procedure>
    <Footer_x0028_format_x0029_ xmlns="45adb973-3738-4051-9417-704071a43e5d" xsi:nil="true"/>
  </documentManagement>
</p:properti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23FD1-37F3-4CD1-903E-82A4AE00DD6A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5F06C1B8-D2E1-4830-BC9E-F1FC39CA413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4B02804-9BC2-417B-9134-17E7677F9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9ABF35E-81A4-4857-9112-DE37BF6A9E6D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3E71E1C6-60D6-4417-862E-E761E6D6FE94}">
  <ds:schemaRefs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45adb973-3738-4051-9417-704071a43e5d"/>
    <ds:schemaRef ds:uri="http://schemas.microsoft.com/sharepoint/v3"/>
  </ds:schemaRefs>
</ds:datastoreItem>
</file>

<file path=customXml/itemProps8.xml><?xml version="1.0" encoding="utf-8"?>
<ds:datastoreItem xmlns:ds="http://schemas.openxmlformats.org/officeDocument/2006/customXml" ds:itemID="{247FCE08-AB80-4B48-861A-DB0A9AEA0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 dokumenta word 2018</Template>
  <TotalTime>1</TotalTime>
  <Pages>2</Pages>
  <Words>272</Words>
  <Characters>1557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poslovnoj povezanosti</vt:lpstr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poslovnoj povezanosti</dc:title>
  <dc:creator>Alen Hajnić</dc:creator>
  <cp:lastModifiedBy>Tihana Pogledić</cp:lastModifiedBy>
  <cp:revision>2</cp:revision>
  <cp:lastPrinted>2010-11-04T08:04:00Z</cp:lastPrinted>
  <dcterms:created xsi:type="dcterms:W3CDTF">2026-08-07T11:49:00Z</dcterms:created>
  <dcterms:modified xsi:type="dcterms:W3CDTF">2026-08-07T11:49:00Z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3db0a60c-86b9-4bd5-bfda-a7e882ee561a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</Properties>
</file>